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36B6B" w14:textId="77777777" w:rsidR="00D63CEC" w:rsidRDefault="00D63CEC" w:rsidP="00D63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HENRISON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5BC8E50" w14:textId="77777777" w:rsidR="00D63CEC" w:rsidRDefault="00D63CEC" w:rsidP="00D63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Clayton.</w:t>
      </w:r>
    </w:p>
    <w:p w14:paraId="2DAC4D82" w14:textId="77777777" w:rsidR="00D63CEC" w:rsidRDefault="00D63CEC" w:rsidP="00D63CEC">
      <w:pPr>
        <w:pStyle w:val="NoSpacing"/>
        <w:rPr>
          <w:rFonts w:cs="Times New Roman"/>
          <w:szCs w:val="24"/>
        </w:rPr>
      </w:pPr>
    </w:p>
    <w:p w14:paraId="462641C7" w14:textId="77777777" w:rsidR="00D63CEC" w:rsidRDefault="00D63CEC" w:rsidP="00D63CEC">
      <w:pPr>
        <w:pStyle w:val="NoSpacing"/>
        <w:rPr>
          <w:rFonts w:cs="Times New Roman"/>
          <w:szCs w:val="24"/>
        </w:rPr>
      </w:pPr>
    </w:p>
    <w:p w14:paraId="44B6490F" w14:textId="77777777" w:rsidR="00D63CEC" w:rsidRDefault="00D63CEC" w:rsidP="00D63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Doncaster into lands of</w:t>
      </w:r>
    </w:p>
    <w:p w14:paraId="201D8F28" w14:textId="77777777" w:rsidR="00D63CEC" w:rsidRDefault="00D63CEC" w:rsidP="00D63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Andrew </w:t>
      </w:r>
      <w:proofErr w:type="spellStart"/>
      <w:r>
        <w:rPr>
          <w:rFonts w:cs="Times New Roman"/>
          <w:szCs w:val="24"/>
        </w:rPr>
        <w:t>Loterell</w:t>
      </w:r>
      <w:proofErr w:type="spellEnd"/>
      <w:r>
        <w:rPr>
          <w:rFonts w:cs="Times New Roman"/>
          <w:szCs w:val="24"/>
        </w:rPr>
        <w:t>, senior(q.v.).</w:t>
      </w:r>
    </w:p>
    <w:p w14:paraId="2909A8AE" w14:textId="77777777" w:rsidR="00D63CEC" w:rsidRDefault="00D63CEC" w:rsidP="00D63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https://inquisitionspostmortem.ac.uk/view/inquisition/18-068/</w:t>
        </w:r>
      </w:hyperlink>
      <w:r>
        <w:rPr>
          <w:rFonts w:cs="Times New Roman"/>
          <w:szCs w:val="24"/>
        </w:rPr>
        <w:t xml:space="preserve"> )</w:t>
      </w:r>
    </w:p>
    <w:p w14:paraId="7298E90F" w14:textId="77777777" w:rsidR="00D63CEC" w:rsidRDefault="00D63CEC" w:rsidP="00D63CEC">
      <w:pPr>
        <w:pStyle w:val="NoSpacing"/>
        <w:rPr>
          <w:rFonts w:cs="Times New Roman"/>
          <w:szCs w:val="24"/>
        </w:rPr>
      </w:pPr>
    </w:p>
    <w:p w14:paraId="6F31DA16" w14:textId="77777777" w:rsidR="00D63CEC" w:rsidRDefault="00D63CEC" w:rsidP="00D63CEC">
      <w:pPr>
        <w:pStyle w:val="NoSpacing"/>
        <w:rPr>
          <w:rFonts w:cs="Times New Roman"/>
          <w:szCs w:val="24"/>
        </w:rPr>
      </w:pPr>
    </w:p>
    <w:p w14:paraId="66885EB9" w14:textId="77777777" w:rsidR="00D63CEC" w:rsidRDefault="00D63CEC" w:rsidP="00D63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6BDF1D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5263A" w14:textId="77777777" w:rsidR="00D63CEC" w:rsidRDefault="00D63CEC" w:rsidP="009139A6">
      <w:r>
        <w:separator/>
      </w:r>
    </w:p>
  </w:endnote>
  <w:endnote w:type="continuationSeparator" w:id="0">
    <w:p w14:paraId="4DADDBA2" w14:textId="77777777" w:rsidR="00D63CEC" w:rsidRDefault="00D63C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06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9E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7A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330D0" w14:textId="77777777" w:rsidR="00D63CEC" w:rsidRDefault="00D63CEC" w:rsidP="009139A6">
      <w:r>
        <w:separator/>
      </w:r>
    </w:p>
  </w:footnote>
  <w:footnote w:type="continuationSeparator" w:id="0">
    <w:p w14:paraId="46A69042" w14:textId="77777777" w:rsidR="00D63CEC" w:rsidRDefault="00D63C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C2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FED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056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E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3CE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4F846"/>
  <w15:chartTrackingRefBased/>
  <w15:docId w15:val="{7B7C59C0-9E3D-4255-97C5-B268BE75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3C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2023-12-09T19:24:00Z</dcterms:created>
  <dcterms:modified xsi:type="dcterms:W3CDTF">2023-12-09T19:24:00Z</dcterms:modified>
</cp:coreProperties>
</file>